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Halesowen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Halesowen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Halesowen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Halesowen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Halesowen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Halesowen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65.6% </w:t>
      </w:r>
      <w:r w:rsidRPr="004747BF">
        <w:rPr>
          <w:rFonts w:ascii="Libre Franklin Light" w:eastAsia="Times New Roman" w:hAnsi="Libre Franklin Light" w:cs="Calibri Light"/>
        </w:rPr>
        <w:t xml:space="preserve">of those respondents classified as PGSI 8+ in Halesowen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Halesowen is estimated to be </w:t>
      </w:r>
      <w:r w:rsidRPr="00773DF7">
        <w:rPr>
          <w:rFonts w:ascii="Libre Franklin Light" w:eastAsia="Times New Roman" w:hAnsi="Libre Franklin Light" w:cs="Calibri Light"/>
          <w:b/>
          <w:bCs/>
          <w:color w:val="C45911" w:themeColor="accent2" w:themeShade="BF"/>
        </w:rPr>
        <w:t xml:space="preserve">£1,858,590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Halesowen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Halesowen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Halesowen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Halesowen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lesowe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Halesowen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lesowe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Halesowen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Halesowen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lesowe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Halesowen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Halesowen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Halesowen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Halesowen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Halesowen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Halesowen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£1,858,590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Halesowen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£30,273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£626,071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£44,849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£12,614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£23,126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£1,121,657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£1,858,590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Halesowen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Halesowen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Halesowen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Halesowen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Halesowen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Halesowen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Halesowen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Halesowen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Halesowen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Halesowen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Halesowen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Halesowen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98CCC98-DDBA-4709-9C1C-9416D67B625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